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0B9EA0FA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4355A">
        <w:rPr>
          <w:b/>
          <w:bCs/>
          <w:color w:val="F9C66B" w:themeColor="accent6"/>
          <w:sz w:val="28"/>
        </w:rPr>
        <w:t xml:space="preserve">- </w:t>
      </w:r>
      <w:r w:rsidR="00FF28C1" w:rsidRPr="00A4355A">
        <w:rPr>
          <w:b/>
          <w:bCs/>
          <w:color w:val="F9C66B" w:themeColor="accent6"/>
          <w:sz w:val="28"/>
        </w:rPr>
        <w:t>samkjøpsavtale for</w:t>
      </w:r>
      <w:r w:rsidR="488D4BDF" w:rsidRPr="00A4355A">
        <w:rPr>
          <w:b/>
          <w:bCs/>
          <w:color w:val="F9C66B" w:themeColor="accent6"/>
          <w:sz w:val="28"/>
        </w:rPr>
        <w:t xml:space="preserve"> </w:t>
      </w:r>
      <w:r w:rsidR="007F12C8">
        <w:rPr>
          <w:b/>
          <w:bCs/>
          <w:color w:val="F9C66B" w:themeColor="accent6"/>
          <w:sz w:val="28"/>
        </w:rPr>
        <w:t>kjøp av arbeidsklær, sko og verneutstyr</w:t>
      </w:r>
      <w:r w:rsidR="00FF28C1" w:rsidRPr="00A4355A">
        <w:rPr>
          <w:b/>
          <w:bCs/>
          <w:color w:val="F9C66B" w:themeColor="accent6"/>
          <w:sz w:val="28"/>
        </w:rPr>
        <w:t xml:space="preserve"> 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>.</w:t>
      </w:r>
      <w:r w:rsidR="007F12C8">
        <w:rPr>
          <w:b/>
          <w:bCs/>
          <w:color w:val="F9C66B" w:themeColor="accent6"/>
          <w:sz w:val="28"/>
        </w:rPr>
        <w:t xml:space="preserve"> </w:t>
      </w:r>
      <w:r w:rsidR="00FA129E">
        <w:rPr>
          <w:b/>
          <w:bCs/>
          <w:color w:val="F9C66B" w:themeColor="accent6"/>
          <w:sz w:val="28"/>
        </w:rPr>
        <w:t>26/4906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ook w:val="04A0" w:firstRow="1" w:lastRow="0" w:firstColumn="1" w:lastColumn="0" w:noHBand="0" w:noVBand="1"/>
      </w:tblPr>
      <w:tblGrid>
        <w:gridCol w:w="7792"/>
        <w:gridCol w:w="1417"/>
      </w:tblGrid>
      <w:tr w:rsidR="006F404D" w:rsidRPr="00A4355A" w14:paraId="047D2AF6" w14:textId="77777777" w:rsidTr="00385110">
        <w:tc>
          <w:tcPr>
            <w:tcW w:w="7792" w:type="dxa"/>
            <w:shd w:val="clear" w:color="auto" w:fill="F9C66B" w:themeFill="accent6"/>
          </w:tcPr>
          <w:p w14:paraId="5CD64D05" w14:textId="77777777" w:rsidR="006F404D" w:rsidRPr="00A4355A" w:rsidRDefault="006F404D" w:rsidP="005E15BE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455A3E4" w14:textId="77777777" w:rsidR="006F404D" w:rsidRPr="00A4355A" w:rsidRDefault="006F404D" w:rsidP="005E15BE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6F404D" w14:paraId="15B420BA" w14:textId="77777777" w:rsidTr="00385110">
        <w:tc>
          <w:tcPr>
            <w:tcW w:w="7792" w:type="dxa"/>
          </w:tcPr>
          <w:p w14:paraId="50E5DDA2" w14:textId="47EF5561" w:rsidR="00DB378F" w:rsidRDefault="006F404D" w:rsidP="006F404D">
            <w:pPr>
              <w:tabs>
                <w:tab w:val="left" w:pos="2520"/>
              </w:tabs>
              <w:spacing w:after="0" w:line="240" w:lineRule="auto"/>
            </w:pPr>
            <w:r>
              <w:t>Økonomisk og finansiell kapasitet:</w:t>
            </w:r>
            <w:r w:rsidR="7514EDBD">
              <w:t xml:space="preserve"> </w:t>
            </w:r>
            <w:r>
              <w:t>Leverandøren skal ha god økonomisk og finansiell kapasitet til å kunne oppfylle kontrakten.</w:t>
            </w:r>
          </w:p>
        </w:tc>
        <w:tc>
          <w:tcPr>
            <w:tcW w:w="1417" w:type="dxa"/>
          </w:tcPr>
          <w:p w14:paraId="1D746785" w14:textId="77777777" w:rsidR="006F404D" w:rsidRDefault="006F404D" w:rsidP="005E15BE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6F404D" w14:paraId="694C6980" w14:textId="77777777" w:rsidTr="00385110">
        <w:tc>
          <w:tcPr>
            <w:tcW w:w="7792" w:type="dxa"/>
          </w:tcPr>
          <w:p w14:paraId="3A583705" w14:textId="1B2A6F9A" w:rsidR="00DB378F" w:rsidRDefault="006F404D" w:rsidP="006F404D">
            <w:pPr>
              <w:tabs>
                <w:tab w:val="left" w:pos="2520"/>
              </w:tabs>
              <w:spacing w:after="0" w:line="240" w:lineRule="auto"/>
            </w:pPr>
            <w:r w:rsidRPr="00542574">
              <w:t>Tekniske og faglige kvalifikasjoner</w:t>
            </w:r>
            <w:r>
              <w:t xml:space="preserve">: </w:t>
            </w:r>
            <w:r w:rsidRPr="00323DD3">
              <w:t xml:space="preserve">Leverandøren skal ha god erfaring fra </w:t>
            </w:r>
            <w:r>
              <w:t>tilsvarende</w:t>
            </w:r>
            <w:r w:rsidRPr="00323DD3">
              <w:t xml:space="preserve"> oppdrag.</w:t>
            </w:r>
          </w:p>
        </w:tc>
        <w:tc>
          <w:tcPr>
            <w:tcW w:w="1417" w:type="dxa"/>
          </w:tcPr>
          <w:p w14:paraId="65437E2D" w14:textId="77777777" w:rsidR="006F404D" w:rsidRDefault="006F404D" w:rsidP="005E15BE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6F404D" w14:paraId="61D3E127" w14:textId="77777777" w:rsidTr="00385110">
        <w:tc>
          <w:tcPr>
            <w:tcW w:w="7792" w:type="dxa"/>
          </w:tcPr>
          <w:p w14:paraId="33783595" w14:textId="613A79B3" w:rsidR="00DB378F" w:rsidRDefault="006F404D" w:rsidP="006F404D">
            <w:pPr>
              <w:tabs>
                <w:tab w:val="left" w:pos="2520"/>
              </w:tabs>
              <w:spacing w:after="0" w:line="240" w:lineRule="auto"/>
            </w:pPr>
            <w:r w:rsidRPr="004F16D2">
              <w:t>Tekniske og faglige kvalifikasjoner</w:t>
            </w:r>
            <w:r>
              <w:t xml:space="preserve">: </w:t>
            </w:r>
            <w:r w:rsidRPr="00323DD3">
              <w:t xml:space="preserve">Leverandøren skal ha </w:t>
            </w:r>
            <w:r w:rsidRPr="004F16D2">
              <w:t>tilstrekkelig kapasitet</w:t>
            </w:r>
            <w:r>
              <w:t xml:space="preserve"> til å gjennomføre kontrakten</w:t>
            </w:r>
            <w:r w:rsidR="00DB378F">
              <w:t>.</w:t>
            </w:r>
          </w:p>
        </w:tc>
        <w:tc>
          <w:tcPr>
            <w:tcW w:w="1417" w:type="dxa"/>
          </w:tcPr>
          <w:p w14:paraId="25AC660E" w14:textId="77777777" w:rsidR="006F404D" w:rsidRDefault="006F404D" w:rsidP="005E15BE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68980C6E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20E808" w14:textId="77777777" w:rsidR="00F837C7" w:rsidRDefault="00F837C7" w:rsidP="005D093C">
      <w:pPr>
        <w:spacing w:after="0" w:line="240" w:lineRule="auto"/>
      </w:pPr>
      <w:r>
        <w:separator/>
      </w:r>
    </w:p>
  </w:endnote>
  <w:endnote w:type="continuationSeparator" w:id="0">
    <w:p w14:paraId="624BF120" w14:textId="77777777" w:rsidR="00F837C7" w:rsidRDefault="00F837C7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2DF86E3D-6401-47B3-8B5C-E6219315E6EF}"/>
    <w:embedBold r:id="rId2" w:fontKey="{4979B70A-CB7D-4138-9B7D-A1F42D980D79}"/>
    <w:embedBoldItalic r:id="rId3" w:fontKey="{5860F7C4-F185-4195-8B5E-80D01C3F89C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BD4A8E0-5C04-4B14-961D-D3E0D18B6EA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A0AF5897-6643-4038-88D3-D0F3C9D343D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349B10" w14:textId="77777777" w:rsidR="00F837C7" w:rsidRDefault="00F837C7" w:rsidP="005D093C">
      <w:pPr>
        <w:spacing w:after="0" w:line="240" w:lineRule="auto"/>
      </w:pPr>
      <w:r>
        <w:separator/>
      </w:r>
    </w:p>
  </w:footnote>
  <w:footnote w:type="continuationSeparator" w:id="0">
    <w:p w14:paraId="61F5C85A" w14:textId="77777777" w:rsidR="00F837C7" w:rsidRDefault="00F837C7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999460803">
    <w:abstractNumId w:val="0"/>
  </w:num>
  <w:num w:numId="2" w16cid:durableId="1948273164">
    <w:abstractNumId w:val="1"/>
  </w:num>
  <w:num w:numId="3" w16cid:durableId="28232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4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07C75"/>
    <w:rsid w:val="000119BE"/>
    <w:rsid w:val="00083AA3"/>
    <w:rsid w:val="00095EC1"/>
    <w:rsid w:val="000A6E4C"/>
    <w:rsid w:val="001124F9"/>
    <w:rsid w:val="00186573"/>
    <w:rsid w:val="001E628B"/>
    <w:rsid w:val="001F112F"/>
    <w:rsid w:val="001F18CF"/>
    <w:rsid w:val="00222C85"/>
    <w:rsid w:val="00247C22"/>
    <w:rsid w:val="0025699D"/>
    <w:rsid w:val="002E3185"/>
    <w:rsid w:val="00323DD3"/>
    <w:rsid w:val="00325D57"/>
    <w:rsid w:val="00385110"/>
    <w:rsid w:val="00442E77"/>
    <w:rsid w:val="004647A5"/>
    <w:rsid w:val="00466574"/>
    <w:rsid w:val="004836DC"/>
    <w:rsid w:val="00483FE0"/>
    <w:rsid w:val="004B3870"/>
    <w:rsid w:val="004B6945"/>
    <w:rsid w:val="004F16D2"/>
    <w:rsid w:val="00513E75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60170A"/>
    <w:rsid w:val="0064062F"/>
    <w:rsid w:val="00650D94"/>
    <w:rsid w:val="00686C9E"/>
    <w:rsid w:val="006E006E"/>
    <w:rsid w:val="006F404D"/>
    <w:rsid w:val="00727D7C"/>
    <w:rsid w:val="007D1113"/>
    <w:rsid w:val="007E4B0D"/>
    <w:rsid w:val="007F12C8"/>
    <w:rsid w:val="007F2274"/>
    <w:rsid w:val="008363CD"/>
    <w:rsid w:val="008620B7"/>
    <w:rsid w:val="0088045F"/>
    <w:rsid w:val="008957E2"/>
    <w:rsid w:val="008D5723"/>
    <w:rsid w:val="00992CD7"/>
    <w:rsid w:val="00A0208E"/>
    <w:rsid w:val="00A03C89"/>
    <w:rsid w:val="00A4355A"/>
    <w:rsid w:val="00A63656"/>
    <w:rsid w:val="00A67238"/>
    <w:rsid w:val="00AA100D"/>
    <w:rsid w:val="00AC3387"/>
    <w:rsid w:val="00AE2859"/>
    <w:rsid w:val="00B10DAE"/>
    <w:rsid w:val="00B349FE"/>
    <w:rsid w:val="00BD3957"/>
    <w:rsid w:val="00C17B3B"/>
    <w:rsid w:val="00C3116A"/>
    <w:rsid w:val="00C34D94"/>
    <w:rsid w:val="00C42AF6"/>
    <w:rsid w:val="00C51925"/>
    <w:rsid w:val="00C83E04"/>
    <w:rsid w:val="00CE3630"/>
    <w:rsid w:val="00D3395E"/>
    <w:rsid w:val="00D44A50"/>
    <w:rsid w:val="00D61F41"/>
    <w:rsid w:val="00D651D4"/>
    <w:rsid w:val="00D8326C"/>
    <w:rsid w:val="00D95801"/>
    <w:rsid w:val="00DB378F"/>
    <w:rsid w:val="00DC5A90"/>
    <w:rsid w:val="00DD1878"/>
    <w:rsid w:val="00E51F3C"/>
    <w:rsid w:val="00E908FC"/>
    <w:rsid w:val="00F25DC9"/>
    <w:rsid w:val="00F837C7"/>
    <w:rsid w:val="00FA129E"/>
    <w:rsid w:val="00FA5BC5"/>
    <w:rsid w:val="00FB5530"/>
    <w:rsid w:val="00FC6ECC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88D4BDF"/>
    <w:rsid w:val="4E6C63DA"/>
    <w:rsid w:val="5F0D2A0B"/>
    <w:rsid w:val="618A05A8"/>
    <w:rsid w:val="6DA9E522"/>
    <w:rsid w:val="7514ED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F48C0549359D44589B2582844951A89" ma:contentTypeVersion="4" ma:contentTypeDescription="Opprett et nytt dokument." ma:contentTypeScope="" ma:versionID="a20b2ac1c32b0764f6aa15f5f46a3389">
  <xsd:schema xmlns:xsd="http://www.w3.org/2001/XMLSchema" xmlns:xs="http://www.w3.org/2001/XMLSchema" xmlns:p="http://schemas.microsoft.com/office/2006/metadata/properties" xmlns:ns2="1af6db2b-c36f-42e0-b533-81429173c443" targetNamespace="http://schemas.microsoft.com/office/2006/metadata/properties" ma:root="true" ma:fieldsID="81ffbc05a8de4720c5040ad5c8a24c0e" ns2:_="">
    <xsd:import namespace="1af6db2b-c36f-42e0-b533-81429173c44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f6db2b-c36f-42e0-b533-81429173c4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1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root>
</root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6C90F1B3-7174-4265-BC6B-2E6D2675FE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f6db2b-c36f-42e0-b533-81429173c4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0</TotalTime>
  <Pages>1</Pages>
  <Words>236</Words>
  <Characters>1255</Characters>
  <Application>Microsoft Office Word</Application>
  <DocSecurity>0</DocSecurity>
  <Lines>10</Lines>
  <Paragraphs>2</Paragraphs>
  <ScaleCrop>false</ScaleCrop>
  <Company>Oslo kommune</Company>
  <LinksUpToDate>false</LinksUpToDate>
  <CharactersWithSpaces>1489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Cecilie Trehjørningen</dc:creator>
  <cp:lastModifiedBy>Milena Kadic-Zikic</cp:lastModifiedBy>
  <cp:revision>14</cp:revision>
  <dcterms:created xsi:type="dcterms:W3CDTF">2026-01-13T09:42:00Z</dcterms:created>
  <dcterms:modified xsi:type="dcterms:W3CDTF">2026-08-20T07:19:00Z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0x010100DF48C0549359D44589B2582844951A89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SIP_Label_7a2396b7-5846-48ff-8468-5f49f8ad722a_Enabled">
    <vt:lpwstr>true</vt:lpwstr>
  </property>
  <property fmtid="{D5CDD505-2E9C-101B-9397-08002B2CF9AE}" pid="7" name="MSIP_Label_7a2396b7-5846-48ff-8468-5f49f8ad722a_SetDate">
    <vt:lpwstr>2022-03-29T11:26:41Z</vt:lpwstr>
  </property>
  <property fmtid="{D5CDD505-2E9C-101B-9397-08002B2CF9AE}" pid="8" name="MSIP_Label_7a2396b7-5846-48ff-8468-5f49f8ad722a_Method">
    <vt:lpwstr>Standard</vt:lpwstr>
  </property>
  <property fmtid="{D5CDD505-2E9C-101B-9397-08002B2CF9AE}" pid="9" name="MSIP_Label_7a2396b7-5846-48ff-8468-5f49f8ad722a_Name">
    <vt:lpwstr>Lav</vt:lpwstr>
  </property>
  <property fmtid="{D5CDD505-2E9C-101B-9397-08002B2CF9AE}" pid="10" name="MSIP_Label_7a2396b7-5846-48ff-8468-5f49f8ad722a_SiteId">
    <vt:lpwstr>e6795081-6391-442e-9ab4-5e9ef74f18ea</vt:lpwstr>
  </property>
  <property fmtid="{D5CDD505-2E9C-101B-9397-08002B2CF9AE}" pid="11" name="MSIP_Label_7a2396b7-5846-48ff-8468-5f49f8ad722a_ActionId">
    <vt:lpwstr>28801cb8-d4e6-4b0c-bfe7-7f5deae7828d</vt:lpwstr>
  </property>
  <property fmtid="{D5CDD505-2E9C-101B-9397-08002B2CF9AE}" pid="12" name="MSIP_Label_7a2396b7-5846-48ff-8468-5f49f8ad722a_ContentBits">
    <vt:lpwstr>0</vt:lpwstr>
  </property>
</Properties>
</file>